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99BDE4" w14:textId="77777777" w:rsidR="00C60AB8" w:rsidRDefault="00C60AB8" w:rsidP="00C60A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FRENSHE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fl.1446)</w:t>
      </w:r>
    </w:p>
    <w:p w14:paraId="1C16B1B7" w14:textId="77777777" w:rsidR="00C60AB8" w:rsidRDefault="00C60AB8" w:rsidP="00C60A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AC83D0" w14:textId="77777777" w:rsidR="00C60AB8" w:rsidRDefault="00C60AB8" w:rsidP="00C60A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497D3B" w14:textId="77777777" w:rsidR="00C60AB8" w:rsidRDefault="00C60AB8" w:rsidP="00C60AB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Sep.1446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Shapwyk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leased 2 closes with 2 adjoining meadows in Bowden, Devon, to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Downe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for four years at an annual </w:t>
      </w:r>
    </w:p>
    <w:p w14:paraId="745622E3" w14:textId="77777777" w:rsidR="00C60AB8" w:rsidRDefault="00C60AB8" w:rsidP="00C60AB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rent of 100s.</w:t>
      </w:r>
    </w:p>
    <w:p w14:paraId="2785523B" w14:textId="77777777" w:rsidR="00C60AB8" w:rsidRDefault="00C60AB8" w:rsidP="00C60A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(T.N.A. ref. 2779 M/1/1)</w:t>
      </w:r>
    </w:p>
    <w:p w14:paraId="40B06D56" w14:textId="77777777" w:rsidR="00C60AB8" w:rsidRDefault="00C60AB8" w:rsidP="00C60A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5F5628" w14:textId="77777777" w:rsidR="00C60AB8" w:rsidRDefault="00C60AB8" w:rsidP="00C60A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79152C" w14:textId="77777777" w:rsidR="00C60AB8" w:rsidRDefault="00C60AB8" w:rsidP="00C60A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2021</w:t>
      </w:r>
    </w:p>
    <w:p w14:paraId="166E194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3EA548" w14:textId="77777777" w:rsidR="00C60AB8" w:rsidRDefault="00C60AB8" w:rsidP="009139A6">
      <w:r>
        <w:separator/>
      </w:r>
    </w:p>
  </w:endnote>
  <w:endnote w:type="continuationSeparator" w:id="0">
    <w:p w14:paraId="05A59031" w14:textId="77777777" w:rsidR="00C60AB8" w:rsidRDefault="00C60A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3D3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246A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5AADB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CD389A" w14:textId="77777777" w:rsidR="00C60AB8" w:rsidRDefault="00C60AB8" w:rsidP="009139A6">
      <w:r>
        <w:separator/>
      </w:r>
    </w:p>
  </w:footnote>
  <w:footnote w:type="continuationSeparator" w:id="0">
    <w:p w14:paraId="0AD17BE4" w14:textId="77777777" w:rsidR="00C60AB8" w:rsidRDefault="00C60A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5F6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251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1F2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AB8"/>
    <w:rsid w:val="000666E0"/>
    <w:rsid w:val="002510B7"/>
    <w:rsid w:val="005C130B"/>
    <w:rsid w:val="00826F5C"/>
    <w:rsid w:val="009139A6"/>
    <w:rsid w:val="009448BB"/>
    <w:rsid w:val="00A3176C"/>
    <w:rsid w:val="00BA00AB"/>
    <w:rsid w:val="00C60AB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57AE3"/>
  <w15:chartTrackingRefBased/>
  <w15:docId w15:val="{5CD436EA-DAA5-4F20-BC32-CE7C061EC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2021-02-27T12:06:00Z</dcterms:created>
  <dcterms:modified xsi:type="dcterms:W3CDTF">2021-02-27T12:06:00Z</dcterms:modified>
</cp:coreProperties>
</file>